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1154D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1154D">
              <w:rPr>
                <w:b/>
                <w:sz w:val="26"/>
                <w:szCs w:val="26"/>
                <w:lang w:val="en-US"/>
              </w:rPr>
              <w:t>203C_164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C1154D" w:rsidRDefault="008D53E0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1" w:name="Поле1"/>
            <w:r w:rsidRPr="00C1154D">
              <w:rPr>
                <w:b/>
                <w:sz w:val="26"/>
                <w:szCs w:val="26"/>
                <w:lang w:val="en-US"/>
              </w:rPr>
              <w:t>2076242</w:t>
            </w:r>
            <w:r w:rsidR="00C44B8B" w:rsidRPr="00C1154D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1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B02592">
        <w:rPr>
          <w:b/>
          <w:sz w:val="26"/>
          <w:szCs w:val="26"/>
        </w:rPr>
        <w:t>(</w:t>
      </w:r>
      <w:r w:rsidR="008D53E0" w:rsidRPr="001F730A">
        <w:rPr>
          <w:b/>
          <w:sz w:val="26"/>
          <w:szCs w:val="26"/>
        </w:rPr>
        <w:t>Кронштейн РА</w:t>
      </w:r>
      <w:proofErr w:type="gramStart"/>
      <w:r w:rsidR="008D53E0" w:rsidRPr="001F730A">
        <w:rPr>
          <w:b/>
          <w:sz w:val="26"/>
          <w:szCs w:val="26"/>
        </w:rPr>
        <w:t>2</w:t>
      </w:r>
      <w:proofErr w:type="gramEnd"/>
      <w:r w:rsidR="008D53E0" w:rsidRPr="001F730A">
        <w:rPr>
          <w:b/>
          <w:sz w:val="26"/>
          <w:szCs w:val="26"/>
        </w:rPr>
        <w:t xml:space="preserve"> 3.407.1-143.8.65</w:t>
      </w:r>
      <w:r w:rsidR="00B02592">
        <w:rPr>
          <w:b/>
          <w:sz w:val="26"/>
          <w:szCs w:val="26"/>
        </w:rPr>
        <w:t>)</w:t>
      </w:r>
      <w:r w:rsidR="00A93E35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A93E35">
        <w:rPr>
          <w:b/>
          <w:sz w:val="26"/>
          <w:szCs w:val="26"/>
          <w:u w:val="single"/>
        </w:rPr>
        <w:t>203</w:t>
      </w:r>
      <w:r w:rsidR="00F115B9" w:rsidRPr="00A93E35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B02592" w:rsidRDefault="00641E44" w:rsidP="00A65683">
      <w:pPr>
        <w:tabs>
          <w:tab w:val="left" w:pos="1134"/>
        </w:tabs>
        <w:ind w:firstLine="709"/>
        <w:rPr>
          <w:sz w:val="24"/>
          <w:szCs w:val="24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</w:t>
      </w:r>
      <w:r w:rsidRPr="00B02592">
        <w:rPr>
          <w:sz w:val="24"/>
          <w:szCs w:val="24"/>
        </w:rPr>
        <w:t xml:space="preserve">требования, характеристики </w:t>
      </w:r>
      <w:r w:rsidR="00D601A5" w:rsidRPr="00B02592">
        <w:rPr>
          <w:sz w:val="24"/>
          <w:szCs w:val="24"/>
        </w:rPr>
        <w:t>траверс</w:t>
      </w:r>
      <w:r w:rsidR="004F4E9E" w:rsidRPr="00B02592">
        <w:rPr>
          <w:sz w:val="24"/>
          <w:szCs w:val="24"/>
        </w:rPr>
        <w:t xml:space="preserve"> должны соответствовать </w:t>
      </w:r>
      <w:r w:rsidR="001759FB" w:rsidRPr="00B02592">
        <w:rPr>
          <w:sz w:val="24"/>
          <w:szCs w:val="24"/>
        </w:rPr>
        <w:t>требованиям</w:t>
      </w:r>
      <w:bookmarkStart w:id="2" w:name="Поле4"/>
      <w:r w:rsidR="00A93E35">
        <w:rPr>
          <w:sz w:val="24"/>
          <w:szCs w:val="24"/>
        </w:rPr>
        <w:t xml:space="preserve"> </w:t>
      </w:r>
      <w:r w:rsidR="001F730A" w:rsidRPr="00B02592">
        <w:rPr>
          <w:sz w:val="24"/>
          <w:szCs w:val="24"/>
        </w:rPr>
        <w:t>Т</w:t>
      </w:r>
      <w:r w:rsidR="008D53E0" w:rsidRPr="00B02592">
        <w:rPr>
          <w:sz w:val="24"/>
          <w:szCs w:val="24"/>
        </w:rPr>
        <w:t>ипового проекта 3.407.1-143.8.65</w:t>
      </w:r>
      <w:r w:rsidR="0073431B" w:rsidRPr="00B02592">
        <w:rPr>
          <w:sz w:val="24"/>
          <w:szCs w:val="24"/>
        </w:rPr>
        <w:t>.</w:t>
      </w:r>
      <w:bookmarkEnd w:id="2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A93E35" w:rsidRDefault="00A93E35" w:rsidP="00A93E3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A93E35" w:rsidRDefault="00A93E35" w:rsidP="00A93E3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A93E35" w:rsidRDefault="00A93E35" w:rsidP="00A93E3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A93E35" w:rsidRDefault="00A93E35" w:rsidP="00A93E3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93E35" w:rsidRDefault="00A93E35" w:rsidP="00A93E3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93E35" w:rsidRDefault="00A93E35" w:rsidP="00A93E3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A93E35" w:rsidRDefault="00A93E35" w:rsidP="00A93E3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93E35" w:rsidRDefault="00A93E35" w:rsidP="00A93E3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запасные части, не использовавшиеся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A93E35" w:rsidRDefault="00A93E35" w:rsidP="00A93E3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93E35" w:rsidRDefault="00A93E35" w:rsidP="00A93E3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93E35" w:rsidRDefault="00A93E35" w:rsidP="00A93E3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A93E35" w:rsidRDefault="00A93E35" w:rsidP="00A93E35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A93E35" w:rsidRDefault="00A93E35" w:rsidP="00A93E35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93E35" w:rsidRDefault="00A93E35" w:rsidP="00A93E3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A93E35" w:rsidRDefault="00A93E35" w:rsidP="00A93E35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B02592">
        <w:rPr>
          <w:sz w:val="24"/>
          <w:szCs w:val="24"/>
        </w:rPr>
        <w:t>Типового проекта 3.407.1-143.8.65</w:t>
      </w:r>
      <w:r>
        <w:rPr>
          <w:sz w:val="26"/>
          <w:szCs w:val="26"/>
        </w:rPr>
        <w:t>;</w:t>
      </w:r>
    </w:p>
    <w:p w:rsidR="00A93E35" w:rsidRDefault="00A93E35" w:rsidP="00A93E35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A93E35" w:rsidRDefault="00A93E35" w:rsidP="00A93E3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A93E35" w:rsidRDefault="00A93E35" w:rsidP="00A93E3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A93E35" w:rsidRDefault="00A93E35" w:rsidP="00A93E3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A93E35" w:rsidRDefault="00A93E35" w:rsidP="00A93E3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A93E35" w:rsidRDefault="00A93E35" w:rsidP="00A93E35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A93E35" w:rsidRDefault="00A93E35" w:rsidP="00A93E3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A93E35" w:rsidRDefault="00A93E35" w:rsidP="00A93E3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A93E35" w:rsidRDefault="00A93E35" w:rsidP="00A93E3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93E35" w:rsidRDefault="00A93E35" w:rsidP="00A93E3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A93E35" w:rsidRDefault="00A93E35" w:rsidP="00A93E3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93E35" w:rsidRDefault="00A93E35" w:rsidP="00A93E3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93E35" w:rsidRDefault="00A93E35" w:rsidP="00A93E3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A93E35" w:rsidRDefault="00A93E35" w:rsidP="00A93E3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A93E35" w:rsidRDefault="00A93E35" w:rsidP="00A93E3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93E35" w:rsidRDefault="00A93E35" w:rsidP="00A93E3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93E35" w:rsidRDefault="00A93E35" w:rsidP="00A93E3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A93E35" w:rsidRDefault="00A93E35" w:rsidP="00A93E3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A93E35" w:rsidRDefault="00A93E35" w:rsidP="00A93E3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A93E35" w:rsidRDefault="00A93E35" w:rsidP="00A93E3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A93E35" w:rsidRDefault="00A93E35" w:rsidP="00A93E3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</w:t>
      </w:r>
      <w:proofErr w:type="gramEnd"/>
      <w:r>
        <w:rPr>
          <w:sz w:val="24"/>
          <w:szCs w:val="24"/>
        </w:rPr>
        <w:t xml:space="preserve"> Маркировка траверс, содержание и способ нанесения ее указывается в стандартах или технических условиях.</w:t>
      </w:r>
    </w:p>
    <w:p w:rsidR="00A93E35" w:rsidRDefault="00A93E35" w:rsidP="00A93E3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A93E35" w:rsidRDefault="00A93E35" w:rsidP="00A93E3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A93E35" w:rsidRDefault="00A93E35" w:rsidP="00A93E3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A93E35" w:rsidRDefault="00A93E35" w:rsidP="00A93E35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A93E35" w:rsidRDefault="00A93E35" w:rsidP="00A93E3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A93E35" w:rsidRDefault="00A93E35" w:rsidP="00A93E3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BA4" w:rsidRDefault="00942BA4">
      <w:r>
        <w:separator/>
      </w:r>
    </w:p>
  </w:endnote>
  <w:endnote w:type="continuationSeparator" w:id="0">
    <w:p w:rsidR="00942BA4" w:rsidRDefault="00942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BA4" w:rsidRDefault="00942BA4">
      <w:r>
        <w:separator/>
      </w:r>
    </w:p>
  </w:footnote>
  <w:footnote w:type="continuationSeparator" w:id="0">
    <w:p w:rsidR="00942BA4" w:rsidRDefault="00942B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52B6778A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3E0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CC9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A57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30A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288E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4785C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6CC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1F01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3E0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02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2BA4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95D3F"/>
    <w:rsid w:val="00995E1C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3E35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2592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154D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1B28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55B3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902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B56A22-639E-4A32-B2F7-1429174D041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F9434781-8EA1-42A8-9FB4-49F51B44C9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70069E-D7F3-459C-B4D0-CE5B017E82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E80C84-F120-4E9D-8874-D8293EBA7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new11.dot</Template>
  <TotalTime>0</TotalTime>
  <Pages>3</Pages>
  <Words>1024</Words>
  <Characters>5839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plotnikov.sv</cp:lastModifiedBy>
  <cp:revision>2</cp:revision>
  <cp:lastPrinted>2010-09-30T13:29:00Z</cp:lastPrinted>
  <dcterms:created xsi:type="dcterms:W3CDTF">2019-06-10T13:04:00Z</dcterms:created>
  <dcterms:modified xsi:type="dcterms:W3CDTF">2019-06-10T13:04:00Z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